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40EDE" w:rsidRDefault="00744310" w:rsidP="0092301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23012" w:rsidRPr="00923012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14 </w:t>
      </w:r>
      <w:proofErr w:type="gramStart"/>
      <w:r w:rsidR="00923012" w:rsidRPr="00923012">
        <w:rPr>
          <w:rFonts w:eastAsia="Arial"/>
          <w:b/>
          <w:kern w:val="3"/>
          <w:sz w:val="24"/>
          <w:szCs w:val="24"/>
          <w:lang w:eastAsia="zh-CN"/>
        </w:rPr>
        <w:t>Павших</w:t>
      </w:r>
      <w:proofErr w:type="gramEnd"/>
      <w:r w:rsidR="00923012" w:rsidRPr="00923012">
        <w:rPr>
          <w:rFonts w:eastAsia="Arial"/>
          <w:b/>
          <w:kern w:val="3"/>
          <w:sz w:val="24"/>
          <w:szCs w:val="24"/>
          <w:lang w:eastAsia="zh-CN"/>
        </w:rPr>
        <w:t>, д. 8</w:t>
      </w:r>
    </w:p>
    <w:p w:rsidR="00923012" w:rsidRDefault="00923012" w:rsidP="00EB7B1E">
      <w:pPr>
        <w:suppressAutoHyphens/>
        <w:autoSpaceDN w:val="0"/>
        <w:spacing w:line="100" w:lineRule="atLeast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EB6E2A" w:rsidRDefault="0010435B" w:rsidP="00EB6E2A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F03B4" w:rsidRPr="000F03B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974F5">
        <w:rPr>
          <w:color w:val="000000"/>
          <w:kern w:val="3"/>
          <w:sz w:val="24"/>
          <w:szCs w:val="24"/>
          <w:lang w:eastAsia="zh-CN" w:bidi="hi-IN"/>
        </w:rPr>
        <w:t>Р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D5ECF" w:rsidRPr="007D5ECF"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>10 500 000,00</w:t>
      </w:r>
      <w:r w:rsidR="00182E9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>6 500 000,00</w:t>
      </w:r>
      <w:r w:rsidR="00182E9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B6E2A" w:rsidRPr="00EB6E2A">
        <w:t xml:space="preserve"> </w:t>
      </w:r>
      <w:r w:rsidR="00EB6E2A">
        <w:t>р</w:t>
      </w:r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>3 850 000,00</w:t>
      </w:r>
      <w:r w:rsidR="00182E9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182E90">
        <w:rPr>
          <w:color w:val="000000"/>
          <w:kern w:val="3"/>
          <w:sz w:val="24"/>
          <w:szCs w:val="24"/>
          <w:lang w:eastAsia="zh-CN" w:bidi="hi-IN"/>
        </w:rPr>
        <w:t>р</w:t>
      </w:r>
      <w:r w:rsidR="00182E90" w:rsidRPr="00182E90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182E90" w:rsidRPr="00182E9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82E90" w:rsidRPr="00182E90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182E9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 xml:space="preserve">1 780 000,00 </w:t>
      </w:r>
      <w:r w:rsidR="00182E90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02BC">
        <w:rPr>
          <w:b/>
          <w:color w:val="000000"/>
          <w:kern w:val="3"/>
          <w:sz w:val="24"/>
          <w:szCs w:val="24"/>
          <w:lang w:eastAsia="zh-CN" w:bidi="hi-IN"/>
        </w:rPr>
        <w:tab/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>750 000,00</w:t>
      </w:r>
      <w:r w:rsidR="00182E9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402BC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емонт</w:t>
      </w:r>
      <w:proofErr w:type="gram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82E90" w:rsidRPr="00182E90">
        <w:rPr>
          <w:b/>
          <w:color w:val="000000"/>
          <w:kern w:val="3"/>
          <w:sz w:val="24"/>
          <w:szCs w:val="24"/>
          <w:lang w:eastAsia="zh-CN" w:bidi="hi-IN"/>
        </w:rPr>
        <w:t>1 400 000,00</w:t>
      </w:r>
      <w:r w:rsidR="00182E9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2E90" w:rsidRPr="00182E90">
        <w:rPr>
          <w:b/>
          <w:bCs/>
          <w:color w:val="000000"/>
          <w:kern w:val="3"/>
          <w:sz w:val="24"/>
          <w:szCs w:val="24"/>
          <w:lang w:eastAsia="zh-CN" w:bidi="hi-IN"/>
        </w:rPr>
        <w:t>788 400,00</w:t>
      </w:r>
      <w:r w:rsidR="00182E9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02BC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182E90" w:rsidRPr="00182E90">
        <w:rPr>
          <w:b/>
          <w:bCs/>
          <w:color w:val="000000"/>
          <w:kern w:val="3"/>
          <w:sz w:val="24"/>
          <w:szCs w:val="24"/>
          <w:lang w:eastAsia="zh-CN" w:bidi="hi-IN"/>
        </w:rPr>
        <w:t>394 200,00</w:t>
      </w:r>
      <w:r w:rsidR="00EB6E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3B4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2E90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402B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23012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0EDE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3031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6E2A"/>
    <w:rsid w:val="00EB7B1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F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DDEF1-C802-437B-B7C4-F5117BD69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29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36</cp:revision>
  <cp:lastPrinted>2023-02-01T06:27:00Z</cp:lastPrinted>
  <dcterms:created xsi:type="dcterms:W3CDTF">2024-06-18T11:39:00Z</dcterms:created>
  <dcterms:modified xsi:type="dcterms:W3CDTF">2024-07-01T06:50:00Z</dcterms:modified>
</cp:coreProperties>
</file>